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774074" w14:textId="177407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BD6F33">
        <w:t>60</w:t>
      </w:r>
      <w:r w:rsidR="00AA2FC4">
        <w:t>/</w:t>
      </w:r>
      <w:r w:rsidR="00E036A8">
        <w:t>20</w:t>
      </w:r>
      <w:r w:rsidR="00085B51">
        <w:t>-</w:t>
      </w:r>
      <w:r w:rsidR="00BD6F33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5E69BE">
        <w:t>AS PLAVI j.d.o.o.</w:t>
      </w:r>
      <w:r w:rsidRPr="00E1312F" w:rsidR="005E69BE">
        <w:t xml:space="preserve">, </w:t>
      </w:r>
      <w:r w:rsidR="005E69BE">
        <w:t>Zadar</w:t>
      </w:r>
      <w:r w:rsidRPr="00E1312F" w:rsidR="005E69BE">
        <w:t xml:space="preserve">, </w:t>
      </w:r>
      <w:r w:rsidR="005E69BE">
        <w:t>Josipa Jurja Križanića 22 A</w:t>
      </w:r>
      <w:r w:rsidRPr="00E1312F" w:rsidR="005E69BE">
        <w:t xml:space="preserve">, OIB: </w:t>
      </w:r>
      <w:r w:rsidR="005E69BE">
        <w:t>19488475586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BD6F33"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5E69BE">
        <w:t>Zoran Vasilj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82911">
        <w:t>za RH Svetlana Barišić, zamjenica u ŽDO-u Zadar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5E69BE">
        <w:t>AS PLAVI j.d.o.o.</w:t>
      </w:r>
      <w:r w:rsidRPr="00E1312F" w:rsidR="005E69BE">
        <w:t xml:space="preserve">, </w:t>
      </w:r>
      <w:r w:rsidR="005E69BE">
        <w:t>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182911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182911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82911">
        <w:t>bila davanje raznih usluga i savjetovanje vezanih za poslovanje, a da mu je namjera bila da preko društva prikuplja novčana sredstva za pisanje knjige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Dužnik navodi da</w:t>
      </w:r>
      <w:r w:rsidR="00182911">
        <w:t xml:space="preserve"> ne</w:t>
      </w:r>
      <w:r>
        <w:t xml:space="preserve"> posluje i </w:t>
      </w:r>
      <w:r w:rsidR="00182911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182911">
        <w:t xml:space="preserve"> i da društvo nije poslovalo imovinu.</w:t>
      </w:r>
    </w:p>
    <w:p w:rsidR="00182911" w:rsidP="003A22A8" w:rsidRDefault="00182911">
      <w:pPr>
        <w:jc w:val="both"/>
      </w:pPr>
    </w:p>
    <w:p w:rsidR="00DC17F9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182911">
        <w:t>za iznos od oko 54.000,00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</w:t>
      </w:r>
      <w:r w:rsidR="00182911">
        <w:t>ga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5E69BE">
      <w:pPr>
        <w:jc w:val="both"/>
      </w:pPr>
      <w:r>
        <w:t xml:space="preserve">Zoran Vasilj </w:t>
      </w:r>
      <w:r w:rsidR="0032191A">
        <w:t>navodi da je nje</w:t>
      </w:r>
      <w:r>
        <w:t>gov</w:t>
      </w:r>
      <w:r w:rsidR="00E036A8">
        <w:t xml:space="preserve"> </w:t>
      </w:r>
      <w:r w:rsidR="003A22A8">
        <w:t xml:space="preserve">broj mobitela: </w:t>
      </w:r>
      <w:r w:rsidR="00182911">
        <w:t>095/902-5483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182911">
        <w:t>Tanja, ne zna joj prezime, ali svakako je riječ o tzv. knjigovodstvenom servisu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AE16FE">
        <w:t>nje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AE16FE">
        <w:t xml:space="preserve"> će podmiriti dug</w:t>
      </w:r>
      <w:r w:rsidR="00182911">
        <w:t xml:space="preserve"> do 1. listopada 2020.</w:t>
      </w:r>
    </w:p>
    <w:p w:rsidR="00182911" w:rsidP="003A22A8" w:rsidRDefault="00182911">
      <w:pPr>
        <w:jc w:val="both"/>
      </w:pPr>
    </w:p>
    <w:p w:rsidR="00182911" w:rsidP="003A22A8" w:rsidRDefault="00182911">
      <w:pPr>
        <w:jc w:val="both"/>
      </w:pPr>
      <w:r>
        <w:t>Zz predlagatelja je suglasna s prijedlogom dužnika i predlaže sudu da mu se odobri rok do 1. listopada 2020.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82911">
        <w:t>8,26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11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D6F33">
      <w:t>60</w:t>
    </w:r>
    <w:r w:rsidR="00B80BDA">
      <w:t>/</w:t>
    </w:r>
    <w:r w:rsidR="00E84861">
      <w:t>20</w:t>
    </w:r>
    <w:r w:rsidR="00E036A8">
      <w:t>20</w:t>
    </w:r>
    <w:r w:rsidR="0074759D">
      <w:t>-</w:t>
    </w:r>
    <w:r w:rsidR="00BD6F33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291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B3116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B31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311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311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311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311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St-60/2020-11</izvorni_sadrzaj>
    <derivirana_varijabla naziv="DomainObject.Zapisnik.Oznaka_1">St-60/2020-11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2020.</izvorni_sadrzaj>
    <derivirana_varijabla naziv="DomainObject.Predmet.DatumOsnivanja_1">12.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St-60/2020</izvorni_sadrzaj>
    <derivirana_varijabla naziv="DomainObject.Predmet.OznakaBroj_1">St-60/2020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PLAVI j.d.o.o. za poslovno savjetovanje i graditeljstvo</izvorni_sadrzaj>
    <derivirana_varijabla naziv="DomainObject.Predmet.ProtustrankaFormated_1">  AS PLAVI j.d.o.o. za poslovno savjetovanje i graditeljstvo</derivirana_varijabla>
  </DomainObject.Predmet.ProtustrankaFormated>
  <DomainObject.Predmet.ProtustrankaFormatedOIB>
    <izvorni_sadrzaj>  AS PLAVI j.d.o.o. za poslovno savjetovanje i graditeljstvo, OIB 19488475586</izvorni_sadrzaj>
    <derivirana_varijabla naziv="DomainObject.Predmet.ProtustrankaFormatedOIB_1">  AS PLAVI j.d.o.o. za poslovno savjetovanje i graditeljstvo, OIB 19488475586</derivirana_varijabla>
  </DomainObject.Predmet.ProtustrankaFormatedOIB>
  <DomainObject.Predmet.ProtustrankaFormatedWithAdress>
    <izvorni_sadrzaj> AS PLAVI j.d.o.o. za poslovno savjetovanje i graditeljstvo, Josipa Jurja Križanića 22 A, 23000 Zadar</izvorni_sadrzaj>
    <derivirana_varijabla naziv="DomainObject.Predmet.ProtustrankaFormatedWithAdress_1"> AS PLAVI j.d.o.o. za poslovno savjetovanje i graditeljstvo, Josipa Jurja Križanića 22 A, 23000 Zadar</derivirana_varijabla>
  </DomainObject.Predmet.ProtustrankaFormatedWithAdress>
  <DomainObject.Predmet.ProtustrankaFormatedWithAdressOIB>
    <izvorni_sadrzaj> AS PLAVI j.d.o.o. za poslovno savjetovanje i graditeljstvo, OIB 19488475586, Josipa Jurja Križanića 22 A, 23000 Zadar</izvorni_sadrzaj>
    <derivirana_varijabla naziv="DomainObject.Predmet.ProtustrankaFormatedWithAdressOIB_1"> AS PLAVI j.d.o.o. za poslovno savjetovanje i graditeljstvo, OIB 19488475586, Josipa Jurja Križanića 22 A, 23000 Zadar</derivirana_varijabla>
  </DomainObject.Predmet.ProtustrankaFormatedWithAdressOIB>
  <DomainObject.Predmet.ProtustrankaWithAdress>
    <izvorni_sadrzaj>AS PLAVI j.d.o.o. za poslovno savjetovanje i graditeljstvo Josipa Jurja Križanića 22 A, 23000 Zadar</izvorni_sadrzaj>
    <derivirana_varijabla naziv="DomainObject.Predmet.ProtustrankaWithAdress_1">AS PLAVI j.d.o.o. za poslovno savjetovanje i graditeljstvo Josipa Jurja Križanića 22 A, 23000 Zadar</derivirana_varijabla>
  </DomainObject.Predmet.ProtustrankaWithAdress>
  <DomainObject.Predmet.ProtustrankaWithAdressOIB>
    <izvorni_sadrzaj>AS PLAVI j.d.o.o. za poslovno savjetovanje i graditeljstvo, OIB 19488475586, Josipa Jurja Križanića 22 A, 23000 Zadar</izvorni_sadrzaj>
    <derivirana_varijabla naziv="DomainObject.Predmet.ProtustrankaWithAdressOIB_1">AS PLAVI j.d.o.o. za poslovno savjetovanje i graditeljstvo, OIB 19488475586, Josipa Jurja Križanića 22 A, 23000 Zadar</derivirana_varijabla>
  </DomainObject.Predmet.ProtustrankaWithAdressOIB>
  <DomainObject.Predmet.ProtustrankaNazivFormated>
    <izvorni_sadrzaj>AS PLAVI j.d.o.o. za poslovno savjetovanje i graditeljstvo</izvorni_sadrzaj>
    <derivirana_varijabla naziv="DomainObject.Predmet.ProtustrankaNazivFormated_1">AS PLAVI j.d.o.o. za poslovno savjetovanje i graditeljstvo</derivirana_varijabla>
  </DomainObject.Predmet.ProtustrankaNazivFormated>
  <DomainObject.Predmet.ProtustrankaNazivFormatedOIB>
    <izvorni_sadrzaj>AS PLAVI j.d.o.o. za poslovno savjetovanje i graditeljstvo, OIB 19488475586</izvorni_sadrzaj>
    <derivirana_varijabla naziv="DomainObject.Predmet.ProtustrankaNazivFormatedOIB_1">AS PLAVI j.d.o.o. za poslovno savjetovanje i graditeljstvo, OIB 19488475586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 PLAVI j.d.o.o. za poslovno savjetovanje i graditeljstvo</item>
    </izvorni_sadrzaj>
    <derivirana_varijabla naziv="DomainObject.Predmet.ProtuStrankaListFormated_1">
      <item>AS PLAVI j.d.o.o. za poslovno savjetovanje i graditeljstvo</item>
    </derivirana_varijabla>
  </DomainObject.Predmet.ProtuStrankaListFormated>
  <DomainObject.Predmet.ProtuStrankaListFormatedOIB>
    <izvorni_sadrzaj>
      <item>AS PLAVI j.d.o.o. za poslovno savjetovanje i graditeljstvo, OIB 19488475586</item>
    </izvorni_sadrzaj>
    <derivirana_varijabla naziv="DomainObject.Predmet.ProtuStrankaListFormatedOIB_1">
      <item>AS PLAVI j.d.o.o. za poslovno savjetovanje i graditeljstvo, OIB 19488475586</item>
    </derivirana_varijabla>
  </DomainObject.Predmet.ProtuStrankaListFormatedOIB>
  <DomainObject.Predmet.ProtuStrankaListFormatedWithAdress>
    <izvorni_sadrzaj>
      <item>AS PLAVI j.d.o.o. za poslovno savjetovanje i graditeljstvo, Josipa Jurja Križanića 22 A, 23000 Zadar</item>
    </izvorni_sadrzaj>
    <derivirana_varijabla naziv="DomainObject.Predmet.ProtuStrankaListFormatedWithAdress_1">
      <item>AS PLAVI j.d.o.o. za poslovno savjetovanje i graditeljstvo, Josipa Jurja Križanića 22 A, 23000 Zadar</item>
    </derivirana_varijabla>
  </DomainObject.Predmet.ProtuStrankaListFormatedWithAdress>
  <DomainObject.Predmet.ProtuStrankaListFormatedWithAdressOIB>
    <izvorni_sadrzaj>
      <item>AS PLAVI j.d.o.o. za poslovno savjetovanje i graditeljstvo, OIB 19488475586, Josipa Jurja Križanića 22 A, 23000 Zadar</item>
    </izvorni_sadrzaj>
    <derivirana_varijabla naziv="DomainObject.Predmet.ProtuStrankaListFormatedWithAdressOIB_1">
      <item>AS PLAVI j.d.o.o. za poslovno savjetovanje i graditeljstvo, OIB 19488475586, Josipa Jurja Križanića 22 A, 23000 Zadar</item>
    </derivirana_varijabla>
  </DomainObject.Predmet.ProtuStrankaListFormatedWithAdressOIB>
  <DomainObject.Predmet.ProtuStrankaListNazivFormated>
    <izvorni_sadrzaj>
      <item>AS PLAVI j.d.o.o. za poslovno savjetovanje i graditeljstvo</item>
    </izvorni_sadrzaj>
    <derivirana_varijabla naziv="DomainObject.Predmet.ProtuStrankaListNazivFormated_1">
      <item>AS PLAVI j.d.o.o. za poslovno savjetovanje i graditeljstvo</item>
    </derivirana_varijabla>
  </DomainObject.Predmet.ProtuStrankaListNazivFormated>
  <DomainObject.Predmet.ProtuStrankaListNazivFormatedOIB>
    <izvorni_sadrzaj>
      <item>AS PLAVI j.d.o.o. za poslovno savjetovanje i graditeljstvo, OIB 19488475586</item>
    </izvorni_sadrzaj>
    <derivirana_varijabla naziv="DomainObject.Predmet.ProtuStrankaListNazivFormatedOIB_1">
      <item>AS PLAVI j.d.o.o. za poslovno savjetovanje i graditeljstvo, OIB 19488475586</item>
    </derivirana_varijabla>
  </DomainObject.Predmet.ProtuStrankaListNazivFormatedOIB>
  <DomainObject.Predmet.OstaliListFormated>
    <izvorni_sadrzaj>
      <item>Zoran Vasilj</item>
    </izvorni_sadrzaj>
    <derivirana_varijabla naziv="DomainObject.Predmet.OstaliListFormated_1">
      <item>Zoran Vasilj</item>
    </derivirana_varijabla>
  </DomainObject.Predmet.OstaliListFormated>
  <DomainObject.Predmet.OstaliListFormatedOIB>
    <izvorni_sadrzaj>
      <item>Zoran Vasilj, OIB 92819524323</item>
    </izvorni_sadrzaj>
    <derivirana_varijabla naziv="DomainObject.Predmet.OstaliListFormatedOIB_1">
      <item>Zoran Vasilj, OIB 92819524323</item>
    </derivirana_varijabla>
  </DomainObject.Predmet.OstaliListFormatedOIB>
  <DomainObject.Predmet.OstaliListFormatedWithAdress>
    <izvorni_sadrzaj>
      <item>Zoran Vasilj, Josipa Jurja Križanića 22 A, 23000 Zadar</item>
    </izvorni_sadrzaj>
    <derivirana_varijabla naziv="DomainObject.Predmet.OstaliListFormatedWithAdress_1">
      <item>Zoran Vasilj, Josipa Jurja Križanića 22 A, 23000 Zadar</item>
    </derivirana_varijabla>
  </DomainObject.Predmet.OstaliListFormatedWithAdress>
  <DomainObject.Predmet.OstaliListFormatedWithAdressOIB>
    <izvorni_sadrzaj>
      <item>Zoran Vasilj, OIB 92819524323, Josipa Jurja Križanića 22 A, 23000 Zadar</item>
    </izvorni_sadrzaj>
    <derivirana_varijabla naziv="DomainObject.Predmet.OstaliListFormatedWithAdressOIB_1">
      <item>Zoran Vasilj, OIB 92819524323, Josipa Jurja Križanića 22 A, 23000 Zadar</item>
    </derivirana_varijabla>
  </DomainObject.Predmet.OstaliListFormatedWithAdressOIB>
  <DomainObject.Predmet.OstaliListNazivFormated>
    <izvorni_sadrzaj>
      <item>Zoran Vasilj</item>
    </izvorni_sadrzaj>
    <derivirana_varijabla naziv="DomainObject.Predmet.OstaliListNazivFormated_1">
      <item>Zoran Vasilj</item>
    </derivirana_varijabla>
  </DomainObject.Predmet.OstaliListNazivFormated>
  <DomainObject.Predmet.OstaliListNazivFormatedOIB>
    <izvorni_sadrzaj>
      <item>Zoran Vasilj, OIB 92819524323</item>
    </izvorni_sadrzaj>
    <derivirana_varijabla naziv="DomainObject.Predmet.OstaliListNazivFormatedOIB_1">
      <item>Zoran Vasilj, OIB 92819524323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St-60/2020-11</izvorni_sadrzaj>
    <derivirana_varijabla naziv="DomainObject.PoslovniBrojDokumenta_1">St-60/2020-11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 PLAVI j.d.o.o. za poslovno savjetovanje i graditeljstvo</izvorni_sadrzaj>
    <derivirana_varijabla naziv="DomainObject.Predmet.ProtustrankaIDrugi_1">AS PLAVI j.d.o.o. za poslovno savjetovanje i graditeljstvo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AS PLAVI j.d.o.o. za poslovno savjetovanje i graditeljstvo, OIB 19488475586, Josipa Jurja Križanića 22 A, 23000 Zadar</izvorni_sadrzaj>
    <derivirana_varijabla naziv="DomainObject.Predmet.ProtustrankaIDrugiAdressOIB_1">AS PLAVI j.d.o.o. za poslovno savjetovanje i graditeljstvo, OIB 19488475586, Josipa Jurja Križanića 22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PLAVI j.d.o.o. za poslovno savjetovanje i graditeljstvo</item>
      <item>Financijska agencija</item>
      <item>Zoran Vasilj</item>
    </izvorni_sadrzaj>
    <derivirana_varijabla naziv="DomainObject.Predmet.SudioniciListNaziv_1">
      <item>AS PLAVI j.d.o.o. za poslovno savjetovanje i graditeljstvo</item>
      <item>Financijska agencija</item>
      <item>Zoran Vasilj</item>
    </derivirana_varijabla>
  </DomainObject.Predmet.SudioniciListNaziv>
  <DomainObject.Predmet.SudioniciListAdressOIB>
    <izvorni_sadrzaj>
      <item>AS PLAVI j.d.o.o. za poslovno savjetovanje i graditeljstvo, OIB 19488475586, Josipa Jurja Križanića 22 A,23000 Zadar</item>
      <item>Financijska agencija, OIB 85821130368, IVANA DANILA 4,23000 Zadar</item>
      <item>Zoran Vasilj, OIB 92819524323, Josipa Jurja Križanića 22 A,23000 Zadar</item>
    </izvorni_sadrzaj>
    <derivirana_varijabla naziv="DomainObject.Predmet.SudioniciListAdressOIB_1">
      <item>AS PLAVI j.d.o.o. za poslovno savjetovanje i graditeljstvo, OIB 19488475586, Josipa Jurja Križanića 22 A,23000 Zadar</item>
      <item>Financijska agencija, OIB 85821130368, IVANA DANILA 4,23000 Zadar</item>
      <item>Zoran Vasilj, OIB 92819524323, Josipa Jurja Križanića 22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19488475586</item>
      <item>, OIB 85821130368</item>
      <item>, OIB 92819524323</item>
    </izvorni_sadrzaj>
    <derivirana_varijabla naziv="DomainObject.Predmet.SudioniciListNazivOIB_1">
      <item>, OIB 19488475586</item>
      <item>, OIB 85821130368</item>
      <item>, OIB 92819524323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382</properties:Words>
  <properties:Characters>2017</properties:Characters>
  <properties:Lines>84</properties:Lines>
  <properties:Paragraphs>32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2020-05-18T11:50:00Z</dcterms:created>
  <dc:creator>Ardena Bajlo</dc:creator>
  <cp:lastModifiedBy>Ante Rubelj</cp:lastModifiedBy>
  <cp:lastPrinted>2019-10-10T06:56:00Z</cp:lastPrinted>
  <dcterms:modified xmlns:xsi="http://www.w3.org/2001/XMLSchema-instance" xsi:type="dcterms:W3CDTF">2020-05-19T11:21:00Z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St-60/2020-11 / Zapisnik - Ročište radi izjašnjenja o prijedlogu za otvaranje steč.post (1 St-60-2020-povodom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